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D6695" w14:textId="77777777" w:rsidR="00A143BB" w:rsidRPr="00690BA6" w:rsidRDefault="00A143BB" w:rsidP="00A143B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Walter PAGE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2751441" w14:textId="77777777" w:rsidR="00A143BB" w:rsidRDefault="00A143BB" w:rsidP="00A143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7096EF4E" w14:textId="77777777" w:rsidR="00A143BB" w:rsidRDefault="00A143BB" w:rsidP="00A143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67808A" w14:textId="77777777" w:rsidR="00A143BB" w:rsidRDefault="00A143BB" w:rsidP="00A143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BB1C0E" w14:textId="77777777" w:rsidR="00A143BB" w:rsidRDefault="00A143BB" w:rsidP="00A143B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Cole, senior(q.v.).</w:t>
      </w:r>
    </w:p>
    <w:p w14:paraId="1F300A79" w14:textId="77777777" w:rsidR="00A143BB" w:rsidRDefault="00A143BB" w:rsidP="00A143B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m.5,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10E7F14" w14:textId="77777777" w:rsidR="00A143BB" w:rsidRDefault="00A143BB" w:rsidP="00A143B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742DE1CD" w14:textId="77777777" w:rsidR="00A143BB" w:rsidRDefault="00A143BB" w:rsidP="00A143B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F3C76E0" w14:textId="77777777" w:rsidR="00A143BB" w:rsidRDefault="00A143BB" w:rsidP="00A143B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DA93D86" w14:textId="77777777" w:rsidR="00A143BB" w:rsidRDefault="00A143BB" w:rsidP="00A143B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 April 2021</w:t>
      </w:r>
    </w:p>
    <w:p w14:paraId="783A05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48799" w14:textId="77777777" w:rsidR="00A143BB" w:rsidRDefault="00A143BB" w:rsidP="009139A6">
      <w:r>
        <w:separator/>
      </w:r>
    </w:p>
  </w:endnote>
  <w:endnote w:type="continuationSeparator" w:id="0">
    <w:p w14:paraId="612516F3" w14:textId="77777777" w:rsidR="00A143BB" w:rsidRDefault="00A143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61B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F4F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1C5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18D9D" w14:textId="77777777" w:rsidR="00A143BB" w:rsidRDefault="00A143BB" w:rsidP="009139A6">
      <w:r>
        <w:separator/>
      </w:r>
    </w:p>
  </w:footnote>
  <w:footnote w:type="continuationSeparator" w:id="0">
    <w:p w14:paraId="0817C875" w14:textId="77777777" w:rsidR="00A143BB" w:rsidRDefault="00A143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140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F06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12A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3BB"/>
    <w:rsid w:val="000666E0"/>
    <w:rsid w:val="002510B7"/>
    <w:rsid w:val="005C130B"/>
    <w:rsid w:val="00826F5C"/>
    <w:rsid w:val="009139A6"/>
    <w:rsid w:val="009448BB"/>
    <w:rsid w:val="00A143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BB79A"/>
  <w15:chartTrackingRefBased/>
  <w15:docId w15:val="{27579872-7047-4577-AD25-8D5E695E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2021-04-22T11:36:00Z</dcterms:created>
  <dcterms:modified xsi:type="dcterms:W3CDTF">2021-04-22T11:36:00Z</dcterms:modified>
</cp:coreProperties>
</file>